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0224C" w:rsidRPr="0090224C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Μη χρωματισμένος μάρτυρας για </w:t>
            </w:r>
            <w:proofErr w:type="spellStart"/>
            <w:r w:rsidRPr="0090224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ηλεκτροφόριση</w:t>
            </w:r>
            <w:proofErr w:type="spellEnd"/>
            <w:r w:rsidRPr="0090224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πρωτεϊνών</w:t>
            </w:r>
          </w:p>
        </w:tc>
      </w:tr>
      <w:tr w:rsidR="0090224C" w:rsidRPr="0090224C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0224C" w:rsidRPr="0090224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0224C" w:rsidRPr="0090224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224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0224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0224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0224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0224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0224C" w:rsidRPr="0090224C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224C" w:rsidRPr="0090224C" w:rsidRDefault="0090224C" w:rsidP="0090224C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Ευρέος φάσματος (10-200</w:t>
            </w:r>
            <w:proofErr w:type="spellStart"/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kDa</w:t>
            </w:r>
            <w:proofErr w:type="spellEnd"/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 για 150 πηκτώματα (</w:t>
            </w: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gels</w:t>
            </w: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0224C" w:rsidRPr="0090224C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224C" w:rsidRPr="0090224C" w:rsidRDefault="0090224C" w:rsidP="0090224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224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24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224C" w:rsidRPr="0090224C" w:rsidRDefault="0090224C" w:rsidP="0090224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224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90224C" w:rsidRDefault="00B43CAA" w:rsidP="0090224C">
      <w:bookmarkStart w:id="0" w:name="_GoBack"/>
      <w:bookmarkEnd w:id="0"/>
    </w:p>
    <w:sectPr w:rsidR="00B43CAA" w:rsidRPr="0090224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90224C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2025-11-24T08:37:00Z</dcterms:created>
  <dcterms:modified xsi:type="dcterms:W3CDTF">2025-11-24T08:37:00Z</dcterms:modified>
</cp:coreProperties>
</file>